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13B" w:rsidRPr="00C36714" w:rsidRDefault="0084113B" w:rsidP="0084113B">
      <w:pPr>
        <w:pStyle w:val="1"/>
        <w:keepNext w:val="0"/>
        <w:rPr>
          <w:sz w:val="26"/>
          <w:szCs w:val="26"/>
        </w:rPr>
      </w:pPr>
      <w:r w:rsidRPr="00C36714">
        <w:rPr>
          <w:sz w:val="26"/>
          <w:szCs w:val="26"/>
        </w:rPr>
        <w:t>ИНФОРМАЦИЯ О РЕЗУЛЬТАТАХ КОНКУРСА</w:t>
      </w:r>
    </w:p>
    <w:p w:rsidR="00B64113" w:rsidRPr="00C36714" w:rsidRDefault="0084113B" w:rsidP="0084113B">
      <w:pPr>
        <w:jc w:val="center"/>
        <w:rPr>
          <w:b/>
          <w:sz w:val="26"/>
          <w:szCs w:val="26"/>
        </w:rPr>
      </w:pPr>
      <w:r w:rsidRPr="00C36714">
        <w:rPr>
          <w:b/>
          <w:sz w:val="26"/>
          <w:szCs w:val="26"/>
        </w:rPr>
        <w:t>на замещение должности старш</w:t>
      </w:r>
      <w:r w:rsidR="00B64113" w:rsidRPr="00C36714">
        <w:rPr>
          <w:b/>
          <w:sz w:val="26"/>
          <w:szCs w:val="26"/>
        </w:rPr>
        <w:t>е</w:t>
      </w:r>
      <w:r w:rsidRPr="00C36714">
        <w:rPr>
          <w:b/>
          <w:sz w:val="26"/>
          <w:szCs w:val="26"/>
        </w:rPr>
        <w:t>го специалист</w:t>
      </w:r>
      <w:r w:rsidR="00B64113" w:rsidRPr="00C36714">
        <w:rPr>
          <w:b/>
          <w:sz w:val="26"/>
          <w:szCs w:val="26"/>
        </w:rPr>
        <w:t>а</w:t>
      </w:r>
      <w:r w:rsidRPr="00C36714">
        <w:rPr>
          <w:b/>
          <w:sz w:val="26"/>
          <w:szCs w:val="26"/>
        </w:rPr>
        <w:t xml:space="preserve"> 1 разряда общего отдела Межрегиональной инспекции Федеральной налоговой службы </w:t>
      </w:r>
    </w:p>
    <w:p w:rsidR="0084113B" w:rsidRPr="00C36714" w:rsidRDefault="0084113B" w:rsidP="0084113B">
      <w:pPr>
        <w:jc w:val="center"/>
        <w:rPr>
          <w:sz w:val="26"/>
          <w:szCs w:val="26"/>
        </w:rPr>
      </w:pPr>
      <w:r w:rsidRPr="00C36714">
        <w:rPr>
          <w:b/>
          <w:sz w:val="26"/>
          <w:szCs w:val="26"/>
        </w:rPr>
        <w:t>по централизованной обработке данных № 2</w:t>
      </w:r>
    </w:p>
    <w:p w:rsidR="0084113B" w:rsidRPr="00C36714" w:rsidRDefault="0084113B" w:rsidP="0084113B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113B" w:rsidRPr="00C36714" w:rsidRDefault="0084113B" w:rsidP="0084113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6714">
        <w:rPr>
          <w:sz w:val="26"/>
          <w:szCs w:val="26"/>
        </w:rPr>
        <w:t>Межрегиональная инспекция Федеральной налоговой службы по</w:t>
      </w:r>
      <w:r w:rsidR="00C36714"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>централизованной обработке данных № 2</w:t>
      </w:r>
      <w:r w:rsidR="003007FC" w:rsidRPr="00C36714">
        <w:rPr>
          <w:sz w:val="26"/>
          <w:szCs w:val="26"/>
        </w:rPr>
        <w:t>,</w:t>
      </w:r>
      <w:r w:rsidR="00B64113" w:rsidRPr="00C36714"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 xml:space="preserve">в лице </w:t>
      </w:r>
      <w:r w:rsidR="003007FC" w:rsidRPr="00C36714">
        <w:rPr>
          <w:sz w:val="26"/>
          <w:szCs w:val="26"/>
        </w:rPr>
        <w:t xml:space="preserve">исполняющего обязанности </w:t>
      </w:r>
      <w:r w:rsidRPr="00C36714">
        <w:rPr>
          <w:sz w:val="26"/>
          <w:szCs w:val="26"/>
        </w:rPr>
        <w:t>начальника Межрегиональной инспекции Федеральной налоговой службы по</w:t>
      </w:r>
      <w:r w:rsidR="00483BF1"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 xml:space="preserve">централизованной обработке данных № 2 </w:t>
      </w:r>
      <w:r w:rsidR="003007FC" w:rsidRPr="00C36714">
        <w:rPr>
          <w:sz w:val="26"/>
          <w:szCs w:val="26"/>
        </w:rPr>
        <w:t>Андреевой Натальи Владимировны</w:t>
      </w:r>
      <w:r w:rsidRPr="00C36714">
        <w:rPr>
          <w:sz w:val="26"/>
          <w:szCs w:val="26"/>
        </w:rPr>
        <w:t xml:space="preserve">, действующего на основании </w:t>
      </w:r>
      <w:r w:rsidR="003007FC" w:rsidRPr="00C36714">
        <w:rPr>
          <w:sz w:val="26"/>
          <w:szCs w:val="26"/>
        </w:rPr>
        <w:t xml:space="preserve">приказа </w:t>
      </w:r>
      <w:r w:rsidRPr="00C36714">
        <w:rPr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="003007FC" w:rsidRPr="00C36714">
        <w:rPr>
          <w:sz w:val="26"/>
          <w:szCs w:val="26"/>
        </w:rPr>
        <w:t xml:space="preserve"> от 11.06.2021 </w:t>
      </w:r>
      <w:r w:rsidR="00B64113" w:rsidRPr="00C36714">
        <w:rPr>
          <w:sz w:val="26"/>
          <w:szCs w:val="26"/>
        </w:rPr>
        <w:t xml:space="preserve">№ </w:t>
      </w:r>
      <w:r w:rsidR="003007FC" w:rsidRPr="00C36714">
        <w:rPr>
          <w:sz w:val="26"/>
          <w:szCs w:val="26"/>
        </w:rPr>
        <w:t>02-03/131,</w:t>
      </w:r>
      <w:r w:rsidRPr="00C36714">
        <w:rPr>
          <w:sz w:val="26"/>
          <w:szCs w:val="26"/>
        </w:rPr>
        <w:t xml:space="preserve"> провела конкурс на замещение вакантной должности государственной гражданской службы Федеральной налоговой службы старшего специалист</w:t>
      </w:r>
      <w:r w:rsidR="00B64113" w:rsidRPr="00C36714">
        <w:rPr>
          <w:sz w:val="26"/>
          <w:szCs w:val="26"/>
        </w:rPr>
        <w:t>а</w:t>
      </w:r>
      <w:r w:rsidRPr="00C36714">
        <w:rPr>
          <w:sz w:val="26"/>
          <w:szCs w:val="26"/>
        </w:rPr>
        <w:t xml:space="preserve"> 1 разряда общего отдела Межрегиональной инспекции Федеральной налоговой службы по</w:t>
      </w:r>
      <w:r w:rsidR="00C36714"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>централизованной обработке данных № 2.</w:t>
      </w:r>
    </w:p>
    <w:p w:rsidR="0084113B" w:rsidRPr="00C36714" w:rsidRDefault="0084113B" w:rsidP="0084113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6714">
        <w:rPr>
          <w:sz w:val="26"/>
          <w:szCs w:val="26"/>
        </w:rPr>
        <w:t>В результате оценки кандидатов на основании представленных ими документов об</w:t>
      </w:r>
      <w:r w:rsidR="002D2603" w:rsidRPr="00C36714">
        <w:rPr>
          <w:sz w:val="26"/>
          <w:szCs w:val="26"/>
        </w:rPr>
        <w:t> </w:t>
      </w:r>
      <w:r w:rsidRPr="00C36714">
        <w:rPr>
          <w:sz w:val="26"/>
          <w:szCs w:val="26"/>
        </w:rPr>
        <w:t xml:space="preserve">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r w:rsidRPr="00C36714">
        <w:rPr>
          <w:sz w:val="26"/>
          <w:szCs w:val="26"/>
          <w:u w:val="single"/>
        </w:rPr>
        <w:t>Маркова Анастасия Дмитриевна.</w:t>
      </w:r>
    </w:p>
    <w:p w:rsidR="0084113B" w:rsidRPr="00C36714" w:rsidRDefault="0084113B" w:rsidP="0084113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6714">
        <w:rPr>
          <w:sz w:val="26"/>
          <w:szCs w:val="26"/>
        </w:rPr>
        <w:t>Остальным претендентам:</w:t>
      </w:r>
    </w:p>
    <w:p w:rsidR="0084113B" w:rsidRPr="00C36714" w:rsidRDefault="00B64113" w:rsidP="0084113B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36714">
        <w:rPr>
          <w:sz w:val="26"/>
          <w:szCs w:val="26"/>
        </w:rPr>
        <w:tab/>
      </w:r>
      <w:proofErr w:type="spellStart"/>
      <w:r w:rsidR="0084113B" w:rsidRPr="00C36714">
        <w:rPr>
          <w:sz w:val="26"/>
          <w:szCs w:val="26"/>
        </w:rPr>
        <w:t>К</w:t>
      </w:r>
      <w:r w:rsidRPr="00C36714">
        <w:rPr>
          <w:sz w:val="26"/>
          <w:szCs w:val="26"/>
        </w:rPr>
        <w:t>улешиной</w:t>
      </w:r>
      <w:proofErr w:type="spellEnd"/>
      <w:r w:rsidRPr="00C36714">
        <w:rPr>
          <w:sz w:val="26"/>
          <w:szCs w:val="26"/>
        </w:rPr>
        <w:t xml:space="preserve"> Екатерине</w:t>
      </w:r>
      <w:r w:rsidR="0084113B" w:rsidRPr="00C36714">
        <w:rPr>
          <w:sz w:val="26"/>
          <w:szCs w:val="26"/>
        </w:rPr>
        <w:t xml:space="preserve"> Геннадьевне</w:t>
      </w:r>
    </w:p>
    <w:p w:rsidR="00C36714" w:rsidRDefault="0084113B" w:rsidP="0084113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36714">
        <w:rPr>
          <w:sz w:val="26"/>
          <w:szCs w:val="26"/>
        </w:rPr>
        <w:t>отказано в назначении на вакантную должнос</w:t>
      </w:r>
      <w:r w:rsidR="00B64113" w:rsidRPr="00C36714">
        <w:rPr>
          <w:sz w:val="26"/>
          <w:szCs w:val="26"/>
        </w:rPr>
        <w:t xml:space="preserve">ть государственной гражданской </w:t>
      </w:r>
      <w:r w:rsidRPr="00C36714">
        <w:rPr>
          <w:sz w:val="26"/>
          <w:szCs w:val="26"/>
        </w:rPr>
        <w:t>службы</w:t>
      </w:r>
      <w:r w:rsidR="00C36714">
        <w:rPr>
          <w:sz w:val="26"/>
          <w:szCs w:val="26"/>
        </w:rPr>
        <w:t>.</w:t>
      </w:r>
    </w:p>
    <w:p w:rsidR="0084113B" w:rsidRPr="00C36714" w:rsidRDefault="00C36714" w:rsidP="00C367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B64113" w:rsidRPr="00C36714">
        <w:rPr>
          <w:sz w:val="26"/>
          <w:szCs w:val="26"/>
        </w:rPr>
        <w:t>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</w:t>
      </w:r>
      <w:r w:rsidR="0084113B" w:rsidRPr="00C36714">
        <w:rPr>
          <w:sz w:val="26"/>
          <w:szCs w:val="26"/>
        </w:rPr>
        <w:t xml:space="preserve"> Межрегиональной инспекции Федеральной налоговой службы по централизованной обработке данных № 2</w:t>
      </w:r>
      <w:r w:rsidR="00B64113" w:rsidRPr="00C36714">
        <w:rPr>
          <w:sz w:val="26"/>
          <w:szCs w:val="26"/>
        </w:rPr>
        <w:t xml:space="preserve"> на старшую группу должностей категории «обеспечивающие специалисты»:</w:t>
      </w:r>
    </w:p>
    <w:p w:rsidR="0084113B" w:rsidRPr="00C36714" w:rsidRDefault="00B64113" w:rsidP="003007FC">
      <w:pPr>
        <w:keepNext/>
        <w:autoSpaceDE w:val="0"/>
        <w:autoSpaceDN w:val="0"/>
        <w:adjustRightInd w:val="0"/>
        <w:ind w:firstLine="709"/>
        <w:jc w:val="both"/>
        <w:rPr>
          <w:sz w:val="26"/>
          <w:szCs w:val="26"/>
          <w:lang w:val="en-US"/>
        </w:rPr>
      </w:pPr>
      <w:proofErr w:type="spellStart"/>
      <w:r w:rsidRPr="00C36714">
        <w:rPr>
          <w:sz w:val="26"/>
          <w:szCs w:val="26"/>
        </w:rPr>
        <w:t>Кулешину</w:t>
      </w:r>
      <w:proofErr w:type="spellEnd"/>
      <w:r w:rsidRPr="00C36714">
        <w:rPr>
          <w:sz w:val="26"/>
          <w:szCs w:val="26"/>
        </w:rPr>
        <w:t xml:space="preserve"> Екатерину Геннадьевну.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070"/>
        <w:gridCol w:w="236"/>
        <w:gridCol w:w="236"/>
        <w:gridCol w:w="4631"/>
      </w:tblGrid>
      <w:tr w:rsidR="00B64113" w:rsidRPr="00C36714" w:rsidTr="003007FC">
        <w:trPr>
          <w:cantSplit/>
        </w:trPr>
        <w:tc>
          <w:tcPr>
            <w:tcW w:w="5070" w:type="dxa"/>
            <w:vAlign w:val="bottom"/>
          </w:tcPr>
          <w:p w:rsidR="003007FC" w:rsidRPr="00C36714" w:rsidRDefault="003007FC" w:rsidP="00B66CD3">
            <w:pPr>
              <w:keepNext/>
              <w:rPr>
                <w:bCs/>
                <w:sz w:val="26"/>
                <w:szCs w:val="26"/>
              </w:rPr>
            </w:pPr>
          </w:p>
          <w:p w:rsidR="003007FC" w:rsidRPr="00C36714" w:rsidRDefault="003007FC" w:rsidP="00B66CD3">
            <w:pPr>
              <w:keepNext/>
              <w:rPr>
                <w:bCs/>
                <w:sz w:val="26"/>
                <w:szCs w:val="26"/>
              </w:rPr>
            </w:pPr>
          </w:p>
          <w:p w:rsidR="003007FC" w:rsidRPr="00C36714" w:rsidRDefault="003007FC" w:rsidP="00B66CD3">
            <w:pPr>
              <w:keepNext/>
              <w:rPr>
                <w:bCs/>
                <w:sz w:val="26"/>
                <w:szCs w:val="26"/>
              </w:rPr>
            </w:pPr>
          </w:p>
          <w:p w:rsidR="00B64113" w:rsidRPr="00C36714" w:rsidRDefault="00B64113" w:rsidP="00B66CD3">
            <w:pPr>
              <w:keepNext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 xml:space="preserve">Исполняющий обязанности начальника Межрегиональной инспекции </w:t>
            </w:r>
          </w:p>
          <w:p w:rsidR="00B64113" w:rsidRPr="00C36714" w:rsidRDefault="00B64113" w:rsidP="00B66CD3">
            <w:pPr>
              <w:keepNext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>Федеральной налоговой службы по централизованной обработке данных № 2</w:t>
            </w:r>
          </w:p>
        </w:tc>
        <w:tc>
          <w:tcPr>
            <w:tcW w:w="236" w:type="dxa"/>
            <w:vAlign w:val="bottom"/>
          </w:tcPr>
          <w:p w:rsidR="00B64113" w:rsidRPr="00C36714" w:rsidRDefault="00B64113" w:rsidP="00B66CD3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B64113" w:rsidRPr="00C36714" w:rsidRDefault="00B64113" w:rsidP="00B66CD3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631" w:type="dxa"/>
            <w:vAlign w:val="bottom"/>
          </w:tcPr>
          <w:p w:rsidR="00B64113" w:rsidRPr="00C36714" w:rsidRDefault="003007FC" w:rsidP="00EC45C1">
            <w:pPr>
              <w:keepNext/>
              <w:ind w:left="-121"/>
              <w:jc w:val="center"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 xml:space="preserve">                                          </w:t>
            </w:r>
            <w:bookmarkStart w:id="0" w:name="_GoBack"/>
            <w:bookmarkEnd w:id="0"/>
            <w:r w:rsidRPr="00C36714">
              <w:rPr>
                <w:bCs/>
                <w:sz w:val="26"/>
                <w:szCs w:val="26"/>
              </w:rPr>
              <w:t xml:space="preserve"> </w:t>
            </w:r>
            <w:r w:rsidR="00B64113" w:rsidRPr="00C36714">
              <w:rPr>
                <w:bCs/>
                <w:sz w:val="26"/>
                <w:szCs w:val="26"/>
              </w:rPr>
              <w:t>Н.В. Андреева</w:t>
            </w:r>
          </w:p>
        </w:tc>
      </w:tr>
      <w:tr w:rsidR="00B64113" w:rsidRPr="00C36714" w:rsidTr="003007FC">
        <w:trPr>
          <w:cantSplit/>
        </w:trPr>
        <w:tc>
          <w:tcPr>
            <w:tcW w:w="5070" w:type="dxa"/>
            <w:vAlign w:val="bottom"/>
          </w:tcPr>
          <w:p w:rsidR="00B64113" w:rsidRPr="00C36714" w:rsidRDefault="00B64113" w:rsidP="00B66CD3">
            <w:pPr>
              <w:keepNext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B64113" w:rsidRPr="00C36714" w:rsidRDefault="00B64113" w:rsidP="00B66CD3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B64113" w:rsidRPr="00C36714" w:rsidRDefault="00B64113" w:rsidP="00B66CD3">
            <w:pPr>
              <w:keepNext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4631" w:type="dxa"/>
            <w:vAlign w:val="bottom"/>
          </w:tcPr>
          <w:p w:rsidR="00B64113" w:rsidRPr="00C36714" w:rsidRDefault="00B64113" w:rsidP="00B66CD3">
            <w:pPr>
              <w:keepNext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</w:tr>
    </w:tbl>
    <w:p w:rsidR="0084113B" w:rsidRPr="00C36714" w:rsidRDefault="0084113B" w:rsidP="0084113B">
      <w:pPr>
        <w:rPr>
          <w:sz w:val="26"/>
          <w:szCs w:val="26"/>
          <w:lang w:val="en-US"/>
        </w:rPr>
      </w:pPr>
    </w:p>
    <w:p w:rsidR="0084113B" w:rsidRPr="00C36714" w:rsidRDefault="0084113B" w:rsidP="0084113B">
      <w:pPr>
        <w:rPr>
          <w:sz w:val="26"/>
          <w:szCs w:val="26"/>
          <w:lang w:val="en-US"/>
        </w:rPr>
      </w:pPr>
    </w:p>
    <w:sectPr w:rsidR="0084113B" w:rsidRPr="00C36714" w:rsidSect="00C367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13B" w:rsidRDefault="0084113B" w:rsidP="0084113B">
      <w:r>
        <w:separator/>
      </w:r>
    </w:p>
  </w:endnote>
  <w:endnote w:type="continuationSeparator" w:id="0">
    <w:p w:rsidR="0084113B" w:rsidRDefault="0084113B" w:rsidP="0084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13B" w:rsidRDefault="0084113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13B" w:rsidRDefault="0084113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13B" w:rsidRDefault="008411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13B" w:rsidRDefault="0084113B" w:rsidP="0084113B">
      <w:r>
        <w:separator/>
      </w:r>
    </w:p>
  </w:footnote>
  <w:footnote w:type="continuationSeparator" w:id="0">
    <w:p w:rsidR="0084113B" w:rsidRDefault="0084113B" w:rsidP="00841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13B" w:rsidRDefault="0084113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13B" w:rsidRDefault="0084113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13B" w:rsidRDefault="008411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13B"/>
    <w:rsid w:val="001F326A"/>
    <w:rsid w:val="002D2603"/>
    <w:rsid w:val="003007FC"/>
    <w:rsid w:val="00411C78"/>
    <w:rsid w:val="00483BF1"/>
    <w:rsid w:val="0049423C"/>
    <w:rsid w:val="004B295F"/>
    <w:rsid w:val="00586726"/>
    <w:rsid w:val="005F0ED8"/>
    <w:rsid w:val="006B1C87"/>
    <w:rsid w:val="0084113B"/>
    <w:rsid w:val="00B64113"/>
    <w:rsid w:val="00C36714"/>
    <w:rsid w:val="00CF5417"/>
    <w:rsid w:val="00EA1CB8"/>
    <w:rsid w:val="00EC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80E0A4-126C-41E2-80FE-71908DE0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84113B"/>
    <w:rPr>
      <w:b/>
      <w:sz w:val="28"/>
      <w:szCs w:val="28"/>
    </w:rPr>
  </w:style>
  <w:style w:type="paragraph" w:styleId="a6">
    <w:name w:val="header"/>
    <w:basedOn w:val="a"/>
    <w:link w:val="a7"/>
    <w:rsid w:val="008411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4113B"/>
    <w:rPr>
      <w:sz w:val="24"/>
      <w:szCs w:val="24"/>
    </w:rPr>
  </w:style>
  <w:style w:type="paragraph" w:styleId="a8">
    <w:name w:val="footer"/>
    <w:basedOn w:val="a"/>
    <w:link w:val="a9"/>
    <w:rsid w:val="008411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411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12</TotalTime>
  <Pages>1</Pages>
  <Words>205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ИНФОРМАЦИЯ О РЕЗУЛЬТАТАХ КОНКУРСА</vt:lpstr>
      <vt:lpstr>ИНФОРМАЦИЯ О РЕЗУЛЬТАТАХ КОНКУРСА</vt:lpstr>
      <vt:lpstr>ИНФОРМАЦИЯ О РЕЗУЛЬТАТАХ КОНКУРСА</vt:lpstr>
      <vt:lpstr>ИНФОРМАЦИЯ О РЕЗУЛЬТАТАХ КОНКУРСА</vt:lpstr>
    </vt:vector>
  </TitlesOfParts>
  <Company>Kraftway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5</cp:revision>
  <cp:lastPrinted>2006-10-04T10:21:00Z</cp:lastPrinted>
  <dcterms:created xsi:type="dcterms:W3CDTF">2021-07-19T05:19:00Z</dcterms:created>
  <dcterms:modified xsi:type="dcterms:W3CDTF">2021-07-19T08:06:00Z</dcterms:modified>
</cp:coreProperties>
</file>